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AF" w:rsidRPr="00397820" w:rsidRDefault="004427AF" w:rsidP="00397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4"/>
          <w:szCs w:val="44"/>
        </w:rPr>
      </w:pPr>
      <w:r w:rsidRPr="00397820">
        <w:rPr>
          <w:b/>
          <w:sz w:val="44"/>
          <w:szCs w:val="44"/>
        </w:rPr>
        <w:t>KARAMEHMET İ.Ö.O FEN VE TEKNOLOJİ DERSİ 1.DÖNEM 1.YAZILI SORULARI</w:t>
      </w:r>
    </w:p>
    <w:p w:rsidR="004427AF" w:rsidRPr="00667697" w:rsidRDefault="004427AF" w:rsidP="00667697">
      <w:pPr>
        <w:rPr>
          <w:sz w:val="28"/>
          <w:szCs w:val="28"/>
        </w:rPr>
      </w:pPr>
      <w:r w:rsidRPr="00667697">
        <w:rPr>
          <w:sz w:val="28"/>
          <w:szCs w:val="28"/>
          <w:u w:val="single"/>
        </w:rPr>
        <w:t>Adı-Soyadı:</w:t>
      </w:r>
      <w:r w:rsidRPr="00667697">
        <w:rPr>
          <w:sz w:val="28"/>
          <w:szCs w:val="28"/>
        </w:rPr>
        <w:t xml:space="preserve">                                 </w:t>
      </w:r>
      <w:r w:rsidRPr="00667697">
        <w:rPr>
          <w:sz w:val="28"/>
          <w:szCs w:val="28"/>
          <w:u w:val="single"/>
        </w:rPr>
        <w:t>Sınıfı:</w:t>
      </w:r>
      <w:r w:rsidRPr="00667697">
        <w:rPr>
          <w:sz w:val="28"/>
          <w:szCs w:val="28"/>
        </w:rPr>
        <w:t xml:space="preserve">                      </w:t>
      </w:r>
      <w:r w:rsidRPr="00667697">
        <w:rPr>
          <w:sz w:val="28"/>
          <w:szCs w:val="28"/>
          <w:u w:val="single"/>
        </w:rPr>
        <w:t>No:</w:t>
      </w:r>
    </w:p>
    <w:p w:rsidR="004427AF" w:rsidRPr="00E54054" w:rsidRDefault="004427AF" w:rsidP="00667697">
      <w:pPr>
        <w:rPr>
          <w:b/>
          <w:sz w:val="36"/>
          <w:szCs w:val="36"/>
          <w:u w:val="single"/>
        </w:rPr>
      </w:pPr>
    </w:p>
    <w:p w:rsidR="004427AF" w:rsidRPr="00E54054" w:rsidRDefault="004427AF" w:rsidP="00667697">
      <w:pPr>
        <w:rPr>
          <w:b/>
          <w:sz w:val="28"/>
          <w:szCs w:val="28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pt;margin-top:33.2pt;width:423.75pt;height:49.5pt;z-index:251646976">
            <v:textbox>
              <w:txbxContent>
                <w:p w:rsidR="004427AF" w:rsidRDefault="004427AF" w:rsidP="00D53338">
                  <w:pPr>
                    <w:jc w:val="center"/>
                  </w:pPr>
                  <w:r>
                    <w:t xml:space="preserve">İnsülin-glukagon-tiroksin-sindirim-mekanik-protein-mide-ağız-ince bağırsak </w:t>
                  </w:r>
                </w:p>
                <w:p w:rsidR="004427AF" w:rsidRDefault="004427AF" w:rsidP="00D53338">
                  <w:pPr>
                    <w:jc w:val="center"/>
                  </w:pPr>
                  <w:r>
                    <w:t>Kalın bağırsak-deri-akciğerler-amonyak-üre-karaciğer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.4pt;margin-top:33.2pt;width:414.75pt;height:46.5pt;z-index:251645952"/>
        </w:pict>
      </w:r>
      <w:r w:rsidRPr="00E54054">
        <w:rPr>
          <w:b/>
          <w:sz w:val="28"/>
          <w:szCs w:val="28"/>
          <w:u w:val="single"/>
        </w:rPr>
        <w:t>A.Aşağıdaki boşluklara uygun kelimeleri getiriniz.(5x2=10)</w:t>
      </w:r>
    </w:p>
    <w:p w:rsidR="004427AF" w:rsidRPr="00E54054" w:rsidRDefault="004427AF" w:rsidP="00667697">
      <w:pPr>
        <w:rPr>
          <w:sz w:val="28"/>
          <w:szCs w:val="28"/>
          <w:u w:val="single"/>
        </w:rPr>
      </w:pPr>
    </w:p>
    <w:p w:rsidR="004427AF" w:rsidRPr="00E54054" w:rsidRDefault="004427AF" w:rsidP="00667697">
      <w:pPr>
        <w:rPr>
          <w:sz w:val="28"/>
          <w:szCs w:val="28"/>
        </w:rPr>
      </w:pPr>
    </w:p>
    <w:p w:rsidR="004427AF" w:rsidRPr="00E54054" w:rsidRDefault="004427AF" w:rsidP="00667697">
      <w:pPr>
        <w:rPr>
          <w:sz w:val="28"/>
          <w:szCs w:val="28"/>
        </w:rPr>
      </w:pPr>
      <w:r w:rsidRPr="00E54054">
        <w:rPr>
          <w:sz w:val="28"/>
          <w:szCs w:val="28"/>
        </w:rPr>
        <w:t>1.Kan şekerini düşüren hormon ……………..dır.</w:t>
      </w:r>
    </w:p>
    <w:p w:rsidR="004427AF" w:rsidRPr="00E54054" w:rsidRDefault="004427AF" w:rsidP="00667697">
      <w:pPr>
        <w:rPr>
          <w:sz w:val="28"/>
          <w:szCs w:val="28"/>
        </w:rPr>
      </w:pPr>
      <w:r w:rsidRPr="00E54054">
        <w:rPr>
          <w:sz w:val="28"/>
          <w:szCs w:val="28"/>
        </w:rPr>
        <w:t>2.Kan şekerini yükselten hormon ………………dır.</w:t>
      </w:r>
    </w:p>
    <w:p w:rsidR="004427AF" w:rsidRPr="00E54054" w:rsidRDefault="004427AF" w:rsidP="00667697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E54054">
        <w:rPr>
          <w:sz w:val="28"/>
          <w:szCs w:val="28"/>
        </w:rPr>
        <w:t xml:space="preserve">.Midede hem …………………… hem de …………………. </w:t>
      </w:r>
      <w:r>
        <w:rPr>
          <w:sz w:val="28"/>
          <w:szCs w:val="28"/>
        </w:rPr>
        <w:t>s</w:t>
      </w:r>
      <w:r w:rsidRPr="00E54054">
        <w:rPr>
          <w:sz w:val="28"/>
          <w:szCs w:val="28"/>
        </w:rPr>
        <w:t>indirim vardır.</w:t>
      </w:r>
    </w:p>
    <w:p w:rsidR="004427AF" w:rsidRDefault="004427AF" w:rsidP="00667697">
      <w:pPr>
        <w:rPr>
          <w:sz w:val="28"/>
          <w:szCs w:val="28"/>
        </w:rPr>
      </w:pPr>
      <w:r>
        <w:rPr>
          <w:sz w:val="28"/>
          <w:szCs w:val="28"/>
        </w:rPr>
        <w:t>4. ……………… ‘lerin sinidirimi …………………….’da başlar.</w:t>
      </w:r>
    </w:p>
    <w:p w:rsidR="004427AF" w:rsidRDefault="004427AF" w:rsidP="00667697">
      <w:pPr>
        <w:rPr>
          <w:sz w:val="28"/>
          <w:szCs w:val="28"/>
        </w:rPr>
      </w:pPr>
      <w:r>
        <w:rPr>
          <w:sz w:val="28"/>
          <w:szCs w:val="28"/>
        </w:rPr>
        <w:t>5. ……………. vücut için zararlı olan …………….’ı ……………….’ye dönüştürür.</w:t>
      </w:r>
    </w:p>
    <w:p w:rsidR="004427AF" w:rsidRDefault="004427AF" w:rsidP="00667697">
      <w:pPr>
        <w:rPr>
          <w:b/>
          <w:sz w:val="28"/>
          <w:szCs w:val="28"/>
          <w:u w:val="single"/>
        </w:rPr>
      </w:pPr>
      <w:r w:rsidRPr="0012620B">
        <w:rPr>
          <w:b/>
          <w:sz w:val="28"/>
          <w:szCs w:val="28"/>
          <w:u w:val="single"/>
        </w:rPr>
        <w:t>B.Aşağıdaki cümleleleri doğru ve yanlış olarak değerlendiriniz.(10x2=20)</w:t>
      </w:r>
    </w:p>
    <w:tbl>
      <w:tblPr>
        <w:tblW w:w="8651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20"/>
      </w:tblPr>
      <w:tblGrid>
        <w:gridCol w:w="5970"/>
        <w:gridCol w:w="600"/>
        <w:gridCol w:w="2081"/>
      </w:tblGrid>
      <w:tr w:rsidR="004427AF" w:rsidRPr="00051B19" w:rsidTr="00051B19">
        <w:trPr>
          <w:trHeight w:val="41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BBB59"/>
          </w:tcPr>
          <w:p w:rsidR="004427AF" w:rsidRPr="00051B19" w:rsidRDefault="004427AF" w:rsidP="00051B19">
            <w:pPr>
              <w:spacing w:after="0" w:line="240" w:lineRule="auto"/>
              <w:jc w:val="center"/>
              <w:rPr>
                <w:b/>
                <w:bCs/>
                <w:color w:val="FFFFFF"/>
                <w:lang w:eastAsia="en-US"/>
              </w:rPr>
            </w:pPr>
            <w:r w:rsidRPr="00051B19">
              <w:rPr>
                <w:b/>
                <w:bCs/>
                <w:color w:val="FFFFFF"/>
                <w:lang w:eastAsia="en-US"/>
              </w:rPr>
              <w:t>Cümle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4427AF" w:rsidRPr="00051B19" w:rsidRDefault="004427AF" w:rsidP="00051B19">
            <w:pPr>
              <w:spacing w:after="0" w:line="240" w:lineRule="auto"/>
              <w:rPr>
                <w:b/>
                <w:bCs/>
                <w:color w:val="FFFFFF"/>
                <w:lang w:eastAsia="en-US"/>
              </w:rPr>
            </w:pPr>
            <w:r w:rsidRPr="00051B19">
              <w:rPr>
                <w:b/>
                <w:bCs/>
                <w:color w:val="FFFFFF"/>
                <w:lang w:eastAsia="en-US"/>
              </w:rPr>
              <w:t>(D)-(Y)</w:t>
            </w:r>
          </w:p>
        </w:tc>
      </w:tr>
      <w:tr w:rsidR="004427AF" w:rsidRPr="00051B19" w:rsidTr="00051B19">
        <w:trPr>
          <w:trHeight w:val="25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Akciğer boşaltım organıdır.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150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270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Deri fazla üreyi dışarı atar.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13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300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İnce bağırsakta villusler vardır.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10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225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İnsülin,kan şekerini düşürür.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180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120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Hipermetrop yakını görememe kusurudur.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28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285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Astigmat kalıtsal bir hastalıktır ve tedavisi yoktur.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120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395"/>
        </w:trPr>
        <w:tc>
          <w:tcPr>
            <w:tcW w:w="5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Miyopluk kalın kenarlı mercekle düzeltilir.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419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Nefron sinir hücresidir.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395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Omurilik soğanı refleks merkezidir.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  <w:tr w:rsidR="004427AF" w:rsidRPr="00051B19" w:rsidTr="00051B19">
        <w:trPr>
          <w:trHeight w:val="441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  <w:r w:rsidRPr="00051B19">
              <w:rPr>
                <w:lang w:eastAsia="en-US"/>
              </w:rPr>
              <w:t>Sigara, başta karaciğere zarar verir.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7AF" w:rsidRPr="00051B19" w:rsidRDefault="004427AF" w:rsidP="00051B19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4427AF" w:rsidRDefault="004427AF" w:rsidP="00667697">
      <w:pPr>
        <w:rPr>
          <w:b/>
          <w:sz w:val="28"/>
          <w:szCs w:val="28"/>
          <w:u w:val="single"/>
        </w:rPr>
      </w:pPr>
    </w:p>
    <w:p w:rsidR="004427AF" w:rsidRPr="0012620B" w:rsidRDefault="004427AF" w:rsidP="0066769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C.Aşağıdaki eşleştirmeleri yapınız.(5x4=20)</w:t>
      </w: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  <w:r>
        <w:rPr>
          <w:noProof/>
        </w:rPr>
        <w:pict>
          <v:oval id="_x0000_s1028" style="position:absolute;left:0;text-align:left;margin-left:267.4pt;margin-top:175.5pt;width:18.75pt;height:18pt;z-index:251668480"/>
        </w:pict>
      </w:r>
      <w:r>
        <w:rPr>
          <w:noProof/>
        </w:rPr>
        <w:pict>
          <v:oval id="_x0000_s1029" style="position:absolute;left:0;text-align:left;margin-left:267.4pt;margin-top:132pt;width:18.75pt;height:18pt;z-index:251667456"/>
        </w:pict>
      </w:r>
      <w:r>
        <w:rPr>
          <w:noProof/>
        </w:rPr>
        <w:pict>
          <v:oval id="_x0000_s1030" style="position:absolute;left:0;text-align:left;margin-left:267.4pt;margin-top:96pt;width:18.75pt;height:18pt;z-index:251666432"/>
        </w:pict>
      </w:r>
      <w:r>
        <w:rPr>
          <w:noProof/>
        </w:rPr>
        <w:pict>
          <v:oval id="_x0000_s1031" style="position:absolute;left:0;text-align:left;margin-left:267.4pt;margin-top:54pt;width:18.75pt;height:18pt;z-index:251665408"/>
        </w:pict>
      </w:r>
      <w:r>
        <w:rPr>
          <w:noProof/>
        </w:rPr>
        <w:pict>
          <v:oval id="_x0000_s1032" style="position:absolute;left:0;text-align:left;margin-left:267.4pt;margin-top:12pt;width:18.75pt;height:18pt;z-index:251664384"/>
        </w:pict>
      </w:r>
      <w:r>
        <w:rPr>
          <w:noProof/>
        </w:rPr>
        <w:pict>
          <v:oval id="_x0000_s1033" style="position:absolute;left:0;text-align:left;margin-left:118.9pt;margin-top:175.5pt;width:18.75pt;height:18pt;z-index:251663360"/>
        </w:pict>
      </w:r>
      <w:r>
        <w:rPr>
          <w:noProof/>
        </w:rPr>
        <w:pict>
          <v:oval id="_x0000_s1034" style="position:absolute;left:0;text-align:left;margin-left:118.9pt;margin-top:132pt;width:18.75pt;height:18pt;z-index:251662336"/>
        </w:pict>
      </w:r>
      <w:r>
        <w:rPr>
          <w:noProof/>
        </w:rPr>
        <w:pict>
          <v:oval id="_x0000_s1035" style="position:absolute;left:0;text-align:left;margin-left:118.9pt;margin-top:96pt;width:18.75pt;height:18pt;z-index:251661312"/>
        </w:pict>
      </w:r>
      <w:r>
        <w:rPr>
          <w:noProof/>
        </w:rPr>
        <w:pict>
          <v:oval id="_x0000_s1036" style="position:absolute;left:0;text-align:left;margin-left:118.9pt;margin-top:54pt;width:18.75pt;height:18pt;z-index:251660288"/>
        </w:pict>
      </w:r>
      <w:r>
        <w:rPr>
          <w:noProof/>
        </w:rPr>
        <w:pict>
          <v:oval id="_x0000_s1037" style="position:absolute;left:0;text-align:left;margin-left:118.9pt;margin-top:12pt;width:18.75pt;height:18pt;z-index:251659264"/>
        </w:pict>
      </w:r>
      <w:r>
        <w:rPr>
          <w:noProof/>
        </w:rPr>
        <w:pict>
          <v:rect id="_x0000_s1038" style="position:absolute;left:0;text-align:left;margin-left:-6.35pt;margin-top:5.25pt;width:120pt;height:36pt;z-index:251658240">
            <v:textbox>
              <w:txbxContent>
                <w:p w:rsidR="004427AF" w:rsidRDefault="004427AF">
                  <w:r>
                    <w:t>Tat tomurcuğu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9" type="#_x0000_t202" style="position:absolute;left:0;text-align:left;margin-left:-6.35pt;margin-top:45pt;width:120pt;height:36pt;z-index:251657216">
            <v:textbox>
              <w:txbxContent>
                <w:p w:rsidR="004427AF" w:rsidRDefault="004427AF">
                  <w:r>
                    <w:t>Nefron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0" style="position:absolute;left:0;text-align:left;margin-left:295.9pt;margin-top:167.25pt;width:120pt;height:36pt;z-index:251656192">
            <v:textbox>
              <w:txbxContent>
                <w:p w:rsidR="004427AF" w:rsidRDefault="004427AF">
                  <w:r>
                    <w:t>Boşaltım Sistemi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295.9pt;margin-top:125.25pt;width:120pt;height:36pt;z-index:251654144">
            <v:textbox>
              <w:txbxContent>
                <w:p w:rsidR="004427AF" w:rsidRDefault="004427AF">
                  <w:r>
                    <w:t>Sindirim Sistemi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295.9pt;margin-top:85.5pt;width:120pt;height:36pt;z-index:251652096">
            <v:textbox>
              <w:txbxContent>
                <w:p w:rsidR="004427AF" w:rsidRDefault="004427AF">
                  <w:r>
                    <w:t>Dil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295.9pt;margin-top:45pt;width:120pt;height:36pt;z-index:251650048">
            <v:textbox>
              <w:txbxContent>
                <w:p w:rsidR="004427AF" w:rsidRDefault="004427AF">
                  <w:r>
                    <w:t>Göz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left:0;text-align:left;margin-left:295.9pt;margin-top:5.25pt;width:120pt;height:36pt;z-index:251648000">
            <v:textbox>
              <w:txbxContent>
                <w:p w:rsidR="004427AF" w:rsidRDefault="004427AF">
                  <w:r>
                    <w:t>Sinir sistemi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-6.35pt;margin-top:167.25pt;width:120pt;height:36pt;z-index:251655168">
            <v:textbox>
              <w:txbxContent>
                <w:p w:rsidR="004427AF" w:rsidRDefault="004427AF">
                  <w:r>
                    <w:t>Sarı leke</w:t>
                  </w:r>
                </w:p>
                <w:p w:rsidR="004427AF" w:rsidRDefault="004427AF"/>
                <w:p w:rsidR="004427AF" w:rsidRDefault="004427AF"/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-6.35pt;margin-top:125.25pt;width:120pt;height:36pt;z-index:251653120">
            <v:textbox>
              <w:txbxContent>
                <w:p w:rsidR="004427AF" w:rsidRDefault="004427AF">
                  <w:r>
                    <w:t>Villus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-6.35pt;margin-top:85.5pt;width:120pt;height:36pt;z-index:251651072">
            <v:textbox>
              <w:txbxContent>
                <w:p w:rsidR="004427AF" w:rsidRDefault="004427AF">
                  <w:r>
                    <w:t>Nöron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left:0;text-align:left;margin-left:-6.35pt;margin-top:45pt;width:120pt;height:36pt;z-index:251649024"/>
        </w:pict>
      </w:r>
      <w:r>
        <w:rPr>
          <w:sz w:val="36"/>
          <w:szCs w:val="36"/>
          <w:u w:val="single"/>
        </w:rPr>
        <w:t xml:space="preserve">          </w:t>
      </w: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</w:p>
    <w:p w:rsidR="004427AF" w:rsidRDefault="004427AF" w:rsidP="00D53338">
      <w:pPr>
        <w:pStyle w:val="ListParagraph"/>
        <w:ind w:left="1440"/>
        <w:rPr>
          <w:sz w:val="36"/>
          <w:szCs w:val="36"/>
          <w:u w:val="single"/>
        </w:rPr>
      </w:pPr>
    </w:p>
    <w:p w:rsidR="004427AF" w:rsidRPr="0007066F" w:rsidRDefault="004427AF" w:rsidP="0007066F">
      <w:pPr>
        <w:rPr>
          <w:sz w:val="28"/>
          <w:szCs w:val="28"/>
          <w:u w:val="single"/>
        </w:rPr>
      </w:pPr>
    </w:p>
    <w:p w:rsidR="004427AF" w:rsidRDefault="004427AF" w:rsidP="0007066F">
      <w:pPr>
        <w:rPr>
          <w:b/>
          <w:sz w:val="28"/>
          <w:szCs w:val="28"/>
          <w:u w:val="single"/>
        </w:rPr>
      </w:pPr>
      <w:r w:rsidRPr="0007066F">
        <w:rPr>
          <w:b/>
          <w:sz w:val="28"/>
          <w:szCs w:val="28"/>
          <w:u w:val="single"/>
        </w:rPr>
        <w:t>D.Aşağıdaki çoktan seçmeli soruları cevaplandırınız.(</w:t>
      </w:r>
      <w:r>
        <w:rPr>
          <w:b/>
          <w:sz w:val="28"/>
          <w:szCs w:val="28"/>
          <w:u w:val="single"/>
        </w:rPr>
        <w:t>5x10=50</w:t>
      </w:r>
      <w:r w:rsidRPr="0007066F">
        <w:rPr>
          <w:b/>
          <w:sz w:val="28"/>
          <w:szCs w:val="28"/>
          <w:u w:val="single"/>
        </w:rPr>
        <w:t>)</w:t>
      </w:r>
    </w:p>
    <w:p w:rsidR="004427AF" w:rsidRDefault="004427A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1.</w:t>
      </w:r>
      <w:r>
        <w:rPr>
          <w:sz w:val="28"/>
          <w:szCs w:val="28"/>
        </w:rPr>
        <w:t>Gözdeki duyu almaçları nerede bulunurlar?</w:t>
      </w:r>
    </w:p>
    <w:p w:rsidR="004427AF" w:rsidRPr="0007066F" w:rsidRDefault="004427AF" w:rsidP="0007066F">
      <w:pPr>
        <w:rPr>
          <w:sz w:val="28"/>
          <w:szCs w:val="28"/>
        </w:rPr>
      </w:pPr>
      <w:r>
        <w:rPr>
          <w:sz w:val="28"/>
          <w:szCs w:val="28"/>
        </w:rPr>
        <w:t>a-Sarı bölge      b-Sarı leke       c-Kör Nokta     d-İris</w:t>
      </w:r>
    </w:p>
    <w:p w:rsidR="004427AF" w:rsidRDefault="004427A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2.</w:t>
      </w:r>
      <w:r>
        <w:rPr>
          <w:sz w:val="28"/>
          <w:szCs w:val="28"/>
        </w:rPr>
        <w:t xml:space="preserve">Hangisi vücut dengesinin korunmasında </w:t>
      </w:r>
      <w:r w:rsidRPr="00397820">
        <w:rPr>
          <w:sz w:val="28"/>
          <w:szCs w:val="28"/>
        </w:rPr>
        <w:t>görevlidir</w:t>
      </w:r>
      <w:r>
        <w:rPr>
          <w:sz w:val="28"/>
          <w:szCs w:val="28"/>
        </w:rPr>
        <w:t>?</w:t>
      </w:r>
    </w:p>
    <w:p w:rsidR="004427AF" w:rsidRDefault="004427AF" w:rsidP="0007066F">
      <w:pPr>
        <w:rPr>
          <w:sz w:val="28"/>
          <w:szCs w:val="28"/>
        </w:rPr>
      </w:pPr>
      <w:r>
        <w:rPr>
          <w:sz w:val="28"/>
          <w:szCs w:val="28"/>
        </w:rPr>
        <w:t>a-Beyin             b-Sarı leke        c-Yarım daire kanalları        d-Salyangoz</w:t>
      </w:r>
    </w:p>
    <w:p w:rsidR="004427AF" w:rsidRDefault="004427A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3</w:t>
      </w:r>
      <w:r>
        <w:rPr>
          <w:sz w:val="28"/>
          <w:szCs w:val="28"/>
        </w:rPr>
        <w:t>.Sigara en başta nereye zarar verir?</w:t>
      </w:r>
    </w:p>
    <w:p w:rsidR="004427AF" w:rsidRPr="0007066F" w:rsidRDefault="004427AF" w:rsidP="0007066F">
      <w:pPr>
        <w:rPr>
          <w:sz w:val="28"/>
          <w:szCs w:val="28"/>
        </w:rPr>
      </w:pPr>
      <w:r>
        <w:rPr>
          <w:sz w:val="28"/>
          <w:szCs w:val="28"/>
        </w:rPr>
        <w:t>a-Akciğerler      b-Böbrekler     c-Karaciğer      d-Kalp</w:t>
      </w:r>
    </w:p>
    <w:p w:rsidR="004427AF" w:rsidRDefault="004427A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4.</w:t>
      </w:r>
      <w:r>
        <w:rPr>
          <w:sz w:val="28"/>
          <w:szCs w:val="28"/>
        </w:rPr>
        <w:t xml:space="preserve">Hangisi uyuşturucunun zararları arasında </w:t>
      </w:r>
      <w:r w:rsidRPr="00397820">
        <w:rPr>
          <w:b/>
          <w:sz w:val="28"/>
          <w:szCs w:val="28"/>
          <w:u w:val="single"/>
        </w:rPr>
        <w:t>değildir</w:t>
      </w:r>
      <w:r>
        <w:rPr>
          <w:sz w:val="28"/>
          <w:szCs w:val="28"/>
        </w:rPr>
        <w:t>?</w:t>
      </w:r>
    </w:p>
    <w:p w:rsidR="004427AF" w:rsidRDefault="004427AF" w:rsidP="0007066F">
      <w:pPr>
        <w:rPr>
          <w:sz w:val="28"/>
          <w:szCs w:val="28"/>
        </w:rPr>
      </w:pPr>
      <w:r>
        <w:rPr>
          <w:sz w:val="28"/>
          <w:szCs w:val="28"/>
        </w:rPr>
        <w:t xml:space="preserve">a-Sinirlilik hali                      b-Çevreye zarar verme </w:t>
      </w:r>
    </w:p>
    <w:p w:rsidR="004427AF" w:rsidRDefault="004427AF" w:rsidP="0007066F">
      <w:pPr>
        <w:rPr>
          <w:sz w:val="28"/>
          <w:szCs w:val="28"/>
        </w:rPr>
      </w:pPr>
      <w:r>
        <w:rPr>
          <w:sz w:val="28"/>
          <w:szCs w:val="28"/>
        </w:rPr>
        <w:t>c-Kendisine zarar verme    d-Renk körlüğü</w:t>
      </w:r>
    </w:p>
    <w:p w:rsidR="004427AF" w:rsidRPr="0007066F" w:rsidRDefault="004427AF" w:rsidP="0007066F">
      <w:pPr>
        <w:rPr>
          <w:sz w:val="28"/>
          <w:szCs w:val="28"/>
        </w:rPr>
      </w:pPr>
      <w:r w:rsidRPr="0007066F">
        <w:rPr>
          <w:sz w:val="28"/>
          <w:szCs w:val="28"/>
        </w:rPr>
        <w:t>5.</w:t>
      </w:r>
      <w:r>
        <w:rPr>
          <w:sz w:val="28"/>
          <w:szCs w:val="28"/>
        </w:rPr>
        <w:t>Hangi göz kusuru ameliyat ile düzeltilir?</w:t>
      </w:r>
    </w:p>
    <w:p w:rsidR="004427AF" w:rsidRDefault="004427AF" w:rsidP="0007066F">
      <w:pPr>
        <w:rPr>
          <w:sz w:val="28"/>
          <w:szCs w:val="28"/>
        </w:rPr>
      </w:pPr>
      <w:r>
        <w:rPr>
          <w:noProof/>
        </w:rPr>
        <w:pict>
          <v:shape id="_x0000_s1049" type="#_x0000_t202" style="position:absolute;margin-left:348.45pt;margin-top:48.75pt;width:157.95pt;height:92.75pt;z-index:251669504">
            <v:textbox>
              <w:txbxContent>
                <w:p w:rsidR="004427AF" w:rsidRPr="00397820" w:rsidRDefault="004427AF" w:rsidP="00397820">
                  <w:pPr>
                    <w:pBdr>
                      <w:top w:val="single" w:sz="4" w:space="1" w:color="auto"/>
                      <w:bottom w:val="single" w:sz="4" w:space="1" w:color="auto"/>
                    </w:pBdr>
                    <w:jc w:val="center"/>
                    <w:rPr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397820">
                    <w:rPr>
                      <w:b/>
                      <w:i/>
                      <w:sz w:val="24"/>
                      <w:szCs w:val="24"/>
                      <w:u w:val="single"/>
                    </w:rPr>
                    <w:t>Başarılar!</w:t>
                  </w:r>
                </w:p>
                <w:p w:rsidR="004427AF" w:rsidRPr="00397820" w:rsidRDefault="004427AF" w:rsidP="00397820">
                  <w:pPr>
                    <w:pBdr>
                      <w:top w:val="single" w:sz="4" w:space="1" w:color="auto"/>
                      <w:bottom w:val="single" w:sz="4" w:space="1" w:color="auto"/>
                    </w:pBdr>
                    <w:jc w:val="center"/>
                    <w:rPr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397820">
                    <w:rPr>
                      <w:b/>
                      <w:i/>
                      <w:sz w:val="24"/>
                      <w:szCs w:val="24"/>
                      <w:u w:val="single"/>
                    </w:rPr>
                    <w:t>Fen ve Teknoloji  Öğretmeni</w:t>
                  </w:r>
                </w:p>
                <w:p w:rsidR="004427AF" w:rsidRPr="00397820" w:rsidRDefault="004427AF" w:rsidP="00397820">
                  <w:pPr>
                    <w:pBdr>
                      <w:top w:val="single" w:sz="4" w:space="1" w:color="auto"/>
                      <w:bottom w:val="single" w:sz="4" w:space="1" w:color="auto"/>
                    </w:pBdr>
                    <w:jc w:val="center"/>
                    <w:rPr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397820">
                    <w:rPr>
                      <w:b/>
                      <w:i/>
                      <w:sz w:val="24"/>
                      <w:szCs w:val="24"/>
                      <w:u w:val="single"/>
                    </w:rPr>
                    <w:t>Görkem Öksüm</w:t>
                  </w:r>
                </w:p>
              </w:txbxContent>
            </v:textbox>
          </v:shape>
        </w:pict>
      </w:r>
      <w:r w:rsidRPr="00397820">
        <w:rPr>
          <w:sz w:val="28"/>
          <w:szCs w:val="28"/>
        </w:rPr>
        <w:t>a-</w:t>
      </w:r>
      <w:r>
        <w:rPr>
          <w:sz w:val="28"/>
          <w:szCs w:val="28"/>
        </w:rPr>
        <w:t>Astigmatizm</w:t>
      </w:r>
      <w:r w:rsidRPr="00397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97820">
        <w:rPr>
          <w:sz w:val="28"/>
          <w:szCs w:val="28"/>
        </w:rPr>
        <w:t>b-</w:t>
      </w:r>
      <w:r>
        <w:rPr>
          <w:sz w:val="28"/>
          <w:szCs w:val="28"/>
        </w:rPr>
        <w:t>Renk Körlüğü</w:t>
      </w:r>
      <w:r w:rsidRPr="00397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97820">
        <w:rPr>
          <w:sz w:val="28"/>
          <w:szCs w:val="28"/>
        </w:rPr>
        <w:t>c-</w:t>
      </w:r>
      <w:r>
        <w:rPr>
          <w:sz w:val="28"/>
          <w:szCs w:val="28"/>
        </w:rPr>
        <w:t>Şaşılık</w:t>
      </w:r>
      <w:r w:rsidRPr="00397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97820">
        <w:rPr>
          <w:sz w:val="28"/>
          <w:szCs w:val="28"/>
        </w:rPr>
        <w:t>d-</w:t>
      </w:r>
      <w:r>
        <w:rPr>
          <w:sz w:val="28"/>
          <w:szCs w:val="28"/>
        </w:rPr>
        <w:t>Miyopluk</w:t>
      </w:r>
    </w:p>
    <w:p w:rsidR="004427AF" w:rsidRPr="00397820" w:rsidRDefault="004427AF" w:rsidP="0007066F">
      <w:pPr>
        <w:rPr>
          <w:sz w:val="28"/>
          <w:szCs w:val="28"/>
        </w:rPr>
      </w:pPr>
      <w:hyperlink r:id="rId5" w:history="1">
        <w:r w:rsidRPr="005558E4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4427AF" w:rsidRPr="00397820" w:rsidSect="00607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7638"/>
    <w:multiLevelType w:val="hybridMultilevel"/>
    <w:tmpl w:val="42FE96B8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FCB7744"/>
    <w:multiLevelType w:val="hybridMultilevel"/>
    <w:tmpl w:val="554484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97"/>
    <w:rsid w:val="00051B19"/>
    <w:rsid w:val="0007066F"/>
    <w:rsid w:val="00095DF4"/>
    <w:rsid w:val="0012620B"/>
    <w:rsid w:val="001E09A3"/>
    <w:rsid w:val="00397820"/>
    <w:rsid w:val="004427AF"/>
    <w:rsid w:val="004F2489"/>
    <w:rsid w:val="005558E4"/>
    <w:rsid w:val="00607007"/>
    <w:rsid w:val="00667697"/>
    <w:rsid w:val="0090266E"/>
    <w:rsid w:val="00930BBD"/>
    <w:rsid w:val="0099493A"/>
    <w:rsid w:val="009E2C65"/>
    <w:rsid w:val="00D53338"/>
    <w:rsid w:val="00E5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00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53338"/>
    <w:pPr>
      <w:ind w:left="720"/>
      <w:contextualSpacing/>
    </w:pPr>
  </w:style>
  <w:style w:type="table" w:styleId="TableGrid">
    <w:name w:val="Table Grid"/>
    <w:basedOn w:val="TableNormal"/>
    <w:uiPriority w:val="99"/>
    <w:rsid w:val="0012620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99"/>
    <w:rsid w:val="0012620B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-Accent3">
    <w:name w:val="Light List Accent 3"/>
    <w:basedOn w:val="TableNormal"/>
    <w:uiPriority w:val="99"/>
    <w:rsid w:val="0099493A"/>
    <w:rPr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99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49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F24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2</Pages>
  <Words>263</Words>
  <Characters>1501</Characters>
  <Application>Microsoft Office Outlook</Application>
  <DocSecurity>0</DocSecurity>
  <Lines>0</Lines>
  <Paragraphs>0</Paragraphs>
  <ScaleCrop>false</ScaleCrop>
  <Company>Chetnix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edanur</cp:lastModifiedBy>
  <cp:revision>6</cp:revision>
  <dcterms:created xsi:type="dcterms:W3CDTF">2012-11-20T14:10:00Z</dcterms:created>
  <dcterms:modified xsi:type="dcterms:W3CDTF">2012-11-21T15:28:00Z</dcterms:modified>
</cp:coreProperties>
</file>